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D3B37" w14:textId="11489BBE" w:rsidR="006B2F86" w:rsidRDefault="00F90B3A" w:rsidP="00E71FC3">
      <w:pPr>
        <w:pStyle w:val="NoSpacing"/>
      </w:pPr>
      <w:r>
        <w:rPr>
          <w:u w:val="single"/>
        </w:rPr>
        <w:t>Philip BAYNARD</w:t>
      </w:r>
      <w:r>
        <w:t xml:space="preserve">   </w:t>
      </w:r>
      <w:proofErr w:type="gramStart"/>
      <w:r>
        <w:t xml:space="preserve">   (</w:t>
      </w:r>
      <w:proofErr w:type="gramEnd"/>
      <w:r>
        <w:t>d.1415)</w:t>
      </w:r>
    </w:p>
    <w:p w14:paraId="298B817F" w14:textId="67F3A4D3" w:rsidR="00F90B3A" w:rsidRDefault="00F90B3A" w:rsidP="00E71FC3">
      <w:pPr>
        <w:pStyle w:val="NoSpacing"/>
      </w:pPr>
    </w:p>
    <w:p w14:paraId="09071BA1" w14:textId="70BBB552" w:rsidR="00F90B3A" w:rsidRDefault="00F90B3A" w:rsidP="00E71FC3">
      <w:pPr>
        <w:pStyle w:val="NoSpacing"/>
      </w:pPr>
    </w:p>
    <w:p w14:paraId="6C27EFB7" w14:textId="3D189F60" w:rsidR="00F90B3A" w:rsidRDefault="00F90B3A" w:rsidP="00E71FC3">
      <w:pPr>
        <w:pStyle w:val="NoSpacing"/>
      </w:pPr>
      <w:r>
        <w:t xml:space="preserve">Son of Edward </w:t>
      </w:r>
      <w:proofErr w:type="spellStart"/>
      <w:r>
        <w:t>Baynard</w:t>
      </w:r>
      <w:proofErr w:type="spellEnd"/>
      <w:r>
        <w:t xml:space="preserve"> and his wife, Eleanor.    (V.C.H. Wiltshire vol.9 p.53)</w:t>
      </w:r>
    </w:p>
    <w:p w14:paraId="74A70495" w14:textId="7DBC8AAE" w:rsidR="00F90B3A" w:rsidRDefault="00F90B3A" w:rsidP="00E71FC3">
      <w:pPr>
        <w:pStyle w:val="NoSpacing"/>
      </w:pPr>
      <w:r>
        <w:t>Son:  Robert(q.v.).  (ibid.)</w:t>
      </w:r>
    </w:p>
    <w:p w14:paraId="4521369D" w14:textId="2638F330" w:rsidR="00F90B3A" w:rsidRDefault="00F90B3A" w:rsidP="00E71FC3">
      <w:pPr>
        <w:pStyle w:val="NoSpacing"/>
      </w:pPr>
    </w:p>
    <w:p w14:paraId="71D63D38" w14:textId="42F783CE" w:rsidR="00F90B3A" w:rsidRDefault="00F90B3A" w:rsidP="00E71FC3">
      <w:pPr>
        <w:pStyle w:val="NoSpacing"/>
      </w:pPr>
    </w:p>
    <w:p w14:paraId="2C88566C" w14:textId="077C1E0E" w:rsidR="00F90B3A" w:rsidRDefault="00F90B3A" w:rsidP="00E71FC3">
      <w:pPr>
        <w:pStyle w:val="NoSpacing"/>
      </w:pPr>
      <w:r>
        <w:tab/>
        <w:t>1415</w:t>
      </w:r>
      <w:r>
        <w:tab/>
        <w:t xml:space="preserve">He died </w:t>
      </w:r>
      <w:proofErr w:type="spellStart"/>
      <w:r>
        <w:t>seised</w:t>
      </w:r>
      <w:proofErr w:type="spellEnd"/>
      <w:r>
        <w:t xml:space="preserve"> of the manor of </w:t>
      </w:r>
      <w:proofErr w:type="spellStart"/>
      <w:r>
        <w:t>Hilmarton</w:t>
      </w:r>
      <w:proofErr w:type="spellEnd"/>
      <w:r>
        <w:t>.   (ibid.)</w:t>
      </w:r>
    </w:p>
    <w:p w14:paraId="3F99BA48" w14:textId="078C22AB" w:rsidR="00F90B3A" w:rsidRDefault="00F90B3A" w:rsidP="00E71FC3">
      <w:pPr>
        <w:pStyle w:val="NoSpacing"/>
      </w:pPr>
    </w:p>
    <w:p w14:paraId="261AAAAD" w14:textId="68127D4C" w:rsidR="00F90B3A" w:rsidRDefault="00F90B3A" w:rsidP="00E71FC3">
      <w:pPr>
        <w:pStyle w:val="NoSpacing"/>
      </w:pPr>
    </w:p>
    <w:p w14:paraId="285DAD45" w14:textId="6B2133AE" w:rsidR="00F90B3A" w:rsidRPr="00F90B3A" w:rsidRDefault="00F90B3A" w:rsidP="00E71FC3">
      <w:pPr>
        <w:pStyle w:val="NoSpacing"/>
      </w:pPr>
      <w:r>
        <w:t>17 February 2019</w:t>
      </w:r>
      <w:bookmarkStart w:id="0" w:name="_GoBack"/>
      <w:bookmarkEnd w:id="0"/>
    </w:p>
    <w:sectPr w:rsidR="00F90B3A" w:rsidRPr="00F90B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264BE" w14:textId="77777777" w:rsidR="00F90B3A" w:rsidRDefault="00F90B3A" w:rsidP="00E71FC3">
      <w:pPr>
        <w:spacing w:after="0" w:line="240" w:lineRule="auto"/>
      </w:pPr>
      <w:r>
        <w:separator/>
      </w:r>
    </w:p>
  </w:endnote>
  <w:endnote w:type="continuationSeparator" w:id="0">
    <w:p w14:paraId="1586A6AE" w14:textId="77777777" w:rsidR="00F90B3A" w:rsidRDefault="00F90B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78A6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5907C" w14:textId="77777777" w:rsidR="00F90B3A" w:rsidRDefault="00F90B3A" w:rsidP="00E71FC3">
      <w:pPr>
        <w:spacing w:after="0" w:line="240" w:lineRule="auto"/>
      </w:pPr>
      <w:r>
        <w:separator/>
      </w:r>
    </w:p>
  </w:footnote>
  <w:footnote w:type="continuationSeparator" w:id="0">
    <w:p w14:paraId="56EDCDA7" w14:textId="77777777" w:rsidR="00F90B3A" w:rsidRDefault="00F90B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B3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3CA6C4"/>
  <w15:chartTrackingRefBased/>
  <w15:docId w15:val="{DC0D6766-CFFE-4680-BE03-AF712E552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2019-02-17T19:27:00Z</dcterms:created>
  <dcterms:modified xsi:type="dcterms:W3CDTF">2019-02-17T19:32:00Z</dcterms:modified>
</cp:coreProperties>
</file>